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a716c4" w14:textId="aa716c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211C9A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211C9A">
        <w:t>1242/2022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211C9A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211C9A">
        <w:t>1242/2022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211C9A" w:rsidP="00B3614A" w:rsidRDefault="00211C9A">
      <w:pPr>
        <w:tabs>
          <w:tab w:val="left" w:pos="709"/>
        </w:tabs>
        <w:ind w:left="1416" w:hanging="707"/>
        <w:jc w:val="both"/>
      </w:pPr>
      <w:proofErr w:type="spellStart"/>
      <w:r w:rsidRPr="00211C9A">
        <w:t>MonoCode</w:t>
      </w:r>
      <w:proofErr w:type="spellEnd"/>
      <w:r w:rsidRPr="00211C9A">
        <w:t xml:space="preserve"> jednostavno društvo s ogr</w:t>
      </w:r>
      <w:r>
        <w:t xml:space="preserve">aničenom odgovornošću za usluge, </w:t>
      </w:r>
      <w:proofErr w:type="spellStart"/>
      <w:r>
        <w:t>Putine</w:t>
      </w:r>
      <w:proofErr w:type="spellEnd"/>
    </w:p>
    <w:p w:rsidR="006F725E" w:rsidP="00211C9A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211C9A">
        <w:t xml:space="preserve">10292 Gornji </w:t>
      </w:r>
      <w:proofErr w:type="spellStart"/>
      <w:r w:rsidR="00211C9A">
        <w:t>Laduč</w:t>
      </w:r>
      <w:proofErr w:type="spellEnd"/>
      <w:r w:rsidR="00211C9A">
        <w:t>, OIB: 59897850982</w:t>
      </w:r>
    </w:p>
    <w:p w:rsidRPr="004559F0" w:rsidR="00211C9A" w:rsidP="00211C9A" w:rsidRDefault="00211C9A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1C9A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1C9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11C9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11C9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11C9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11C9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C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C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1C9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1C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1C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St-1242/2022</izvorni_sadrzaj>
    <derivirana_varijabla naziv="DomainObject.Predmet.OznakaBroj_1">St-1242/2022</derivirana_varijabla>
  </DomainObject.Predmet.OznakaBroj>
  <DomainObject.Predmet.OznakaBrojOptuznogAkta>
    <izvorni_sadrzaj>04-06-22-2074</izvorni_sadrzaj>
    <derivirana_varijabla naziv="DomainObject.Predmet.OznakaBrojOptuznogAkta_1">04-06-22-2074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MonoCode jednostavno društvo s ograničenom odgovornošću za usluge</izvorni_sadrzaj>
    <derivirana_varijabla naziv="DomainObject.Predmet.ProtustrankaFormated_1">  MonoCode jednostavno društvo s ograničenom odgovornošću za usluge</derivirana_varijabla>
  </DomainObject.Predmet.ProtustrankaFormated>
  <DomainObject.Predmet.ProtustrankaFormatedOIB>
    <izvorni_sadrzaj>  MonoCode jednostavno društvo s ograničenom odgovornošću za usluge, OIB 59897850982</izvorni_sadrzaj>
    <derivirana_varijabla naziv="DomainObject.Predmet.ProtustrankaFormatedOIB_1">  MonoCode jednostavno društvo s ograničenom odgovornošću za usluge, OIB 59897850982</derivirana_varijabla>
  </DomainObject.Predmet.ProtustrankaFormatedOIB>
  <DomainObject.Predmet.ProtustrankaFormatedWithAdress>
    <izvorni_sadrzaj> MonoCode jednostavno društvo s ograničenom odgovornošću za usluge, Putine 1, 10292 Gornji Laduč</izvorni_sadrzaj>
    <derivirana_varijabla naziv="DomainObject.Predmet.ProtustrankaFormatedWithAdress_1"> MonoCode jednostavno društvo s ograničenom odgovornošću za usluge, Putine 1, 10292 Gornji Laduč</derivirana_varijabla>
  </DomainObject.Predmet.ProtustrankaFormatedWithAdress>
  <DomainObject.Predmet.ProtustrankaFormatedWithAdressOIB>
    <izvorni_sadrzaj> MonoCode jednostavno društvo s ograničenom odgovornošću za usluge, OIB 59897850982, Putine 1, 10292 Gornji Laduč</izvorni_sadrzaj>
    <derivirana_varijabla naziv="DomainObject.Predmet.ProtustrankaFormatedWithAdressOIB_1"> MonoCode jednostavno društvo s ograničenom odgovornošću za usluge, OIB 59897850982, Putine 1, 10292 Gornji Laduč</derivirana_varijabla>
  </DomainObject.Predmet.ProtustrankaFormatedWithAdressOIB>
  <DomainObject.Predmet.ProtustrankaWithAdress>
    <izvorni_sadrzaj>MonoCode jednostavno društvo s ograničenom odgovornošću za usluge Putine 1, 10292 Gornji Laduč</izvorni_sadrzaj>
    <derivirana_varijabla naziv="DomainObject.Predmet.ProtustrankaWithAdress_1">MonoCode jednostavno društvo s ograničenom odgovornošću za usluge Putine 1, 10292 Gornji Laduč</derivirana_varijabla>
  </DomainObject.Predmet.ProtustrankaWithAdress>
  <DomainObject.Predmet.ProtustrankaWithAdressOIB>
    <izvorni_sadrzaj>MonoCode jednostavno društvo s ograničenom odgovornošću za usluge, OIB 59897850982, Putine 1, 10292 Gornji Laduč</izvorni_sadrzaj>
    <derivirana_varijabla naziv="DomainObject.Predmet.ProtustrankaWithAdressOIB_1">MonoCode jednostavno društvo s ograničenom odgovornošću za usluge, OIB 59897850982, Putine 1, 10292 Gornji Laduč</derivirana_varijabla>
  </DomainObject.Predmet.ProtustrankaWithAdressOIB>
  <DomainObject.Predmet.ProtustrankaNazivFormated>
    <izvorni_sadrzaj>MonoCode jednostavno društvo s ograničenom odgovornošću za usluge</izvorni_sadrzaj>
    <derivirana_varijabla naziv="DomainObject.Predmet.ProtustrankaNazivFormated_1">MonoCode jednostavno društvo s ograničenom odgovornošću za usluge</derivirana_varijabla>
  </DomainObject.Predmet.ProtustrankaNazivFormated>
  <DomainObject.Predmet.ProtustrankaNazivFormatedOIB>
    <izvorni_sadrzaj>MonoCode jednostavno društvo s ograničenom odgovornošću za usluge, OIB 59897850982</izvorni_sadrzaj>
    <derivirana_varijabla naziv="DomainObject.Predmet.ProtustrankaNazivFormatedOIB_1">MonoCode jednostavno društvo s ograničenom odgovornošću za usluge, OIB 59897850982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MonoCode jednostavno društvo s ograničenom odgovornošću za usluge</item>
    </izvorni_sadrzaj>
    <derivirana_varijabla naziv="DomainObject.Predmet.ProtuStrankaListFormated_1">
      <item>MonoCode jednostavno društvo s ograničenom odgovornošću za usluge</item>
    </derivirana_varijabla>
  </DomainObject.Predmet.ProtuStrankaListFormated>
  <DomainObject.Predmet.ProtuStrankaListFormatedOIB>
    <izvorni_sadrzaj>
      <item>MonoCode jednostavno društvo s ograničenom odgovornošću za usluge, OIB 59897850982</item>
    </izvorni_sadrzaj>
    <derivirana_varijabla naziv="DomainObject.Predmet.ProtuStrankaListFormatedOIB_1">
      <item>MonoCode jednostavno društvo s ograničenom odgovornošću za usluge, OIB 59897850982</item>
    </derivirana_varijabla>
  </DomainObject.Predmet.ProtuStrankaListFormatedOIB>
  <DomainObject.Predmet.ProtuStrankaListFormatedWithAdress>
    <izvorni_sadrzaj>
      <item>MonoCode jednostavno društvo s ograničenom odgovornošću za usluge, Putine 1, 10292 Gornji Laduč</item>
    </izvorni_sadrzaj>
    <derivirana_varijabla naziv="DomainObject.Predmet.ProtuStrankaListFormatedWithAdress_1">
      <item>MonoCode jednostavno društvo s ograničenom odgovornošću za usluge, Putine 1, 10292 Gornji Laduč</item>
    </derivirana_varijabla>
  </DomainObject.Predmet.ProtuStrankaListFormatedWithAdress>
  <DomainObject.Predmet.ProtuStrankaListFormatedWithAdressOIB>
    <izvorni_sadrzaj>
      <item>MonoCode jednostavno društvo s ograničenom odgovornošću za usluge, OIB 59897850982, Putine 1, 10292 Gornji Laduč</item>
    </izvorni_sadrzaj>
    <derivirana_varijabla naziv="DomainObject.Predmet.ProtuStrankaListFormatedWithAdressOIB_1">
      <item>MonoCode jednostavno društvo s ograničenom odgovornošću za usluge, OIB 59897850982, Putine 1, 10292 Gornji Laduč</item>
    </derivirana_varijabla>
  </DomainObject.Predmet.ProtuStrankaListFormatedWithAdressOIB>
  <DomainObject.Predmet.ProtuStrankaListNazivFormated>
    <izvorni_sadrzaj>
      <item>MonoCode jednostavno društvo s ograničenom odgovornošću za usluge</item>
    </izvorni_sadrzaj>
    <derivirana_varijabla naziv="DomainObject.Predmet.ProtuStrankaListNazivFormated_1">
      <item>MonoCode jednostavno društvo s ograničenom odgovornošću za usluge</item>
    </derivirana_varijabla>
  </DomainObject.Predmet.ProtuStrankaListNazivFormated>
  <DomainObject.Predmet.ProtuStrankaListNazivFormatedOIB>
    <izvorni_sadrzaj>
      <item>MonoCode jednostavno društvo s ograničenom odgovornošću za usluge, OIB 59897850982</item>
    </izvorni_sadrzaj>
    <derivirana_varijabla naziv="DomainObject.Predmet.ProtuStrankaListNazivFormatedOIB_1">
      <item>MonoCode jednostavno društvo s ograničenom odgovornošću za usluge, OIB 59897850982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MonoCode jednostavno društvo s ograničenom odgovornošću za usluge</izvorni_sadrzaj>
    <derivirana_varijabla naziv="DomainObject.Predmet.ProtustrankaIDrugi_1">MonoCode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MonoCode jednostavno društvo s ograničenom odgovornošću za usluge, OIB 59897850982, Putine 1, 10292 Gornji Laduč</izvorni_sadrzaj>
    <derivirana_varijabla naziv="DomainObject.Predmet.ProtustrankaIDrugiAdressOIB_1">MonoCode jednostavno društvo s ograničenom odgovornošću za usluge, OIB 59897850982, Putine 1,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MonoCode jednostavno društvo s ograničenom odgovornošću za usluge</item>
      <item>Financijska agencija</item>
    </izvorni_sadrzaj>
    <derivirana_varijabla naziv="DomainObject.Predmet.SudioniciListNaziv_1">
      <item>MonoCode jednostavno društvo s ograničenom odgovornošću za usluge</item>
      <item>Financijska agencija</item>
    </derivirana_varijabla>
  </DomainObject.Predmet.SudioniciListNaziv>
  <DomainObject.Predmet.SudioniciListAdressOIB>
    <izvorni_sadrzaj>
      <item>MonoCode jednostavno društvo s ograničenom odgovornošću za usluge, OIB 59897850982, Putine 1,10292 Gornji Laduč</item>
      <item>Financijska agencija, OIB 85821130368, TRG SVIBANJSKIH ŽRTAVA 1995. 1,10000 Zagreb</item>
    </izvorni_sadrzaj>
    <derivirana_varijabla naziv="DomainObject.Predmet.SudioniciListAdressOIB_1">
      <item>MonoCode jednostavno društvo s ograničenom odgovornošću za usluge, OIB 59897850982, Putine 1,10292 Gornji Laduč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59897850982</item>
      <item>, OIB 85821130368</item>
    </izvorni_sadrzaj>
    <derivirana_varijabla naziv="DomainObject.Predmet.SudioniciListNazivOIB_1">
      <item>, OIB 59897850982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844</properties:Characters>
  <properties:Lines>46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